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9F02E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200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ตารางเมตร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9F02EC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9F02EC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7F5BF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9F02E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9F02E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9F02E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9F02E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9F02E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9F02E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9F02E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9F02EC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</w:t>
            </w:r>
            <w:r w:rsidR="009F02E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  <w:r w:rsidR="009F02E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9F02EC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9F02EC">
        <w:rPr>
          <w:rFonts w:asciiTheme="minorBidi" w:hAnsiTheme="minorBidi"/>
          <w:b/>
          <w:bCs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</w:t>
      </w:r>
      <w:r w:rsidR="009F02EC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ฯ </w:t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9F02EC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การขอใบอนุญาตจัดตั้งสถานที่จำหน่ายอาหารและสถานที่สะสมอาหารพื้นที่เกิน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9F02E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24/08/2015 16:38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9F02E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งานสาธารณสุขสำนักปลัดเทศบาลตำบลนาดอกคำ</w:t>
            </w:r>
            <w:r w:rsidR="009F02E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9F02E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9F02EC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www.nadokkham.go.th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(1.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อปท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สามารถเปลี่ยนแปลงข้อมูลได้ตามหน้าที่รับผิดชอบ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2.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ระยะเวลาระบุตามวันเวลาที่ท้องถิ่นเปิดให้บริการ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ผู้ใดประสงค์ขอใบอนุญาตจัดตั้งสถานที่จำหน่ายอาหารหรือสถานที่สะสมอาหารพื้นที่เกิน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200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และมิใช่เป็นการขายของในตลาด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F02E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F02EC">
        <w:rPr>
          <w:rFonts w:asciiTheme="minorBidi" w:hAnsiTheme="minorBidi"/>
          <w:noProof/>
          <w:sz w:val="32"/>
          <w:szCs w:val="32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9F02EC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(4)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ตารางเมตรพร้อมหลักฐานที่ท้องถิ่นกำหนด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เจ้าหน้าที่ตรวจสอบความ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="009F02E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ตารางเมตรแก่ผู้ขออนุญาตทราบพร้อมแจ้งสิทธิในการอุทธรณ์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และครบถ้วนให้ขยายเวลาออกไปได้อีกไม่เกิน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ครั้งๆละไม่เกิน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วันและแจ้งให้ผู้ยื่นคำขอทราบภายใน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กรณีไม่ชำระตามระยะเวลาที่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สำเนาใบอนุญาตสิ่งปลูกสร้างอาคารตามกฎหมายว่าด้วยการควบคุมอาคารของสถานประกอบ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ใบรับรองแพทย์ของผู้ขอรับใบอนุญาตผู้ช่วยจำหน่ายอาหารและผู้ปรุงอาหาร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เอกสารและหลักฐานอื่นๆตามที่ราชการส่วนท้องถิ่นประกาศกำหนด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อัตราค่าธรรมเนียมใบอนุญาตจัดตั้งสถานที่จำหน่ายอาหารและสถานที่สะสมอาหารพื้นที่เกิน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ตารางเมตรฉบับละไม่เกิน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3,000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งานสาธารณสุข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สำนักปลัดเทศบาลตำบลนาดอกคำ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www.nadokkham.go.th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9F02EC">
              <w:rPr>
                <w:rFonts w:asciiTheme="minorBidi" w:hAnsiTheme="minorBidi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9F02EC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การแจ้งผลการพิจารณา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>19.1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ครั้งๆละไม่เกิน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วันและให้แจ้งต่อผู้ยื่นคำขอทราบภายใน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19.2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19.1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ให้แจ้งเป็นหนังสือให้ผู้ยื่นคำขอทราบถึงเหตุแห่งความล่าช้าทุก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วันจนกว่าจะพิจารณาแล้วเสร็จพร้อมสำเนาแจ้งก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ทราบทุกครั้ง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9F02E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614" w:rsidRDefault="001D2614" w:rsidP="00C81DB8">
      <w:pPr>
        <w:spacing w:after="0" w:line="240" w:lineRule="auto"/>
      </w:pPr>
      <w:r>
        <w:separator/>
      </w:r>
    </w:p>
  </w:endnote>
  <w:endnote w:type="continuationSeparator" w:id="1">
    <w:p w:rsidR="001D2614" w:rsidRDefault="001D261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614" w:rsidRDefault="001D2614" w:rsidP="00C81DB8">
      <w:pPr>
        <w:spacing w:after="0" w:line="240" w:lineRule="auto"/>
      </w:pPr>
      <w:r>
        <w:separator/>
      </w:r>
    </w:p>
  </w:footnote>
  <w:footnote w:type="continuationSeparator" w:id="1">
    <w:p w:rsidR="001D2614" w:rsidRDefault="001D261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F5BF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F02EC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F02E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2614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F5BFC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02EC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655</TotalTime>
  <Pages>9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2015-09-29T07:34:00Z</cp:lastPrinted>
  <dcterms:created xsi:type="dcterms:W3CDTF">2015-04-23T03:41:00Z</dcterms:created>
  <dcterms:modified xsi:type="dcterms:W3CDTF">2015-09-29T07:34:00Z</dcterms:modified>
</cp:coreProperties>
</file>